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62A17848" w:rsidR="000855FF" w:rsidRPr="00A25BA8" w:rsidRDefault="000855FF" w:rsidP="00A25BA8">
      <w:pPr>
        <w:widowControl w:val="0"/>
        <w:snapToGrid w:val="0"/>
        <w:ind w:left="170" w:right="170"/>
        <w:jc w:val="both"/>
        <w:rPr>
          <w:rFonts w:cstheme="minorHAnsi"/>
          <w:b/>
          <w:bCs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E30DCD">
        <w:rPr>
          <w:b/>
          <w:color w:val="000000" w:themeColor="text1"/>
          <w:szCs w:val="18"/>
        </w:rPr>
        <w:t>141</w:t>
      </w:r>
      <w:r w:rsidR="000D2E68">
        <w:rPr>
          <w:b/>
          <w:color w:val="000000" w:themeColor="text1"/>
          <w:szCs w:val="18"/>
        </w:rPr>
        <w:t>9</w:t>
      </w:r>
      <w:r w:rsidR="00896E05" w:rsidRPr="00E40CEA">
        <w:rPr>
          <w:b/>
          <w:color w:val="000000" w:themeColor="text1"/>
          <w:szCs w:val="18"/>
        </w:rPr>
        <w:t>/202</w:t>
      </w:r>
      <w:r w:rsidR="00D66B32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0D2E68" w:rsidRPr="00E15DBB">
        <w:rPr>
          <w:b/>
          <w:bCs/>
          <w:sz w:val="20"/>
        </w:rPr>
        <w:t>Przebudowa napowietrznych łączników sterowanych drogą radiową na terenie działalności PGE Dystrybucja S.A. Oddział Białystok Rejonu Energetycznego Łomża, PE Łomża i PE Zambrów</w:t>
      </w:r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6D56F073" w:rsidR="004E2BC6" w:rsidRPr="000855FF" w:rsidRDefault="00831782" w:rsidP="00477669">
            <w:pPr>
              <w:widowControl w:val="0"/>
              <w:snapToGrid w:val="0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831782">
              <w:rPr>
                <w:rFonts w:cstheme="minorHAnsi"/>
                <w:sz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831782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831782">
              <w:rPr>
                <w:rFonts w:cstheme="minorHAnsi"/>
                <w:sz w:val="20"/>
                <w:lang w:eastAsia="pl-PL"/>
              </w:rPr>
              <w:t xml:space="preserve">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7044F3C2" w:rsidR="004E2BC6" w:rsidRPr="005934C8" w:rsidRDefault="00831782" w:rsidP="00A25BA8">
            <w:pPr>
              <w:spacing w:before="60" w:after="120"/>
              <w:contextualSpacing/>
              <w:jc w:val="center"/>
              <w:rPr>
                <w:rFonts w:cstheme="minorHAnsi"/>
                <w:b/>
                <w:sz w:val="14"/>
                <w:lang w:eastAsia="pl-PL"/>
              </w:rPr>
            </w:pPr>
            <w:r w:rsidRPr="00831782">
              <w:rPr>
                <w:rFonts w:cstheme="minorHAnsi"/>
                <w:sz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831782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831782">
              <w:rPr>
                <w:rFonts w:cstheme="minorHAnsi"/>
                <w:sz w:val="20"/>
                <w:lang w:eastAsia="pl-PL"/>
              </w:rPr>
              <w:t xml:space="preserve">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1E43D14D" w14:textId="77777777" w:rsidR="000D2E68" w:rsidRPr="00C32832" w:rsidRDefault="000D2E68" w:rsidP="000D2E6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2AC140A1" w14:textId="77777777" w:rsidR="000D2E68" w:rsidRPr="00C32832" w:rsidRDefault="000D2E68" w:rsidP="000D2E6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Przebudowa napowietrznych łączników sterowanych drogą radiową na terenie działalności PGE Dystrybucja S.A. Oddział Białystok Rejonu Energetycznego Łomża, PE Łomża i PE Zambrów.</w:t>
          </w:r>
        </w:p>
        <w:p w14:paraId="5205B493" w14:textId="52D9292B" w:rsidR="00347E8D" w:rsidRPr="006B2C28" w:rsidRDefault="000D2E68" w:rsidP="000D2E68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POST/DYS/OB/GZ/01419/2026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2E68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37C9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77669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C71D7"/>
    <w:rsid w:val="005D118B"/>
    <w:rsid w:val="005D2D85"/>
    <w:rsid w:val="005D74EB"/>
    <w:rsid w:val="005E2065"/>
    <w:rsid w:val="005E4AA3"/>
    <w:rsid w:val="005E5F4D"/>
    <w:rsid w:val="005E79E5"/>
    <w:rsid w:val="005F513D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0456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B39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31782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46F5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A02C84"/>
    <w:rsid w:val="00A148D6"/>
    <w:rsid w:val="00A25BA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767A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8E1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66B32"/>
    <w:rsid w:val="00D7286B"/>
    <w:rsid w:val="00D72DD3"/>
    <w:rsid w:val="00D80614"/>
    <w:rsid w:val="00D80E4A"/>
    <w:rsid w:val="00D84505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4AA4"/>
    <w:rsid w:val="00E16545"/>
    <w:rsid w:val="00E2123D"/>
    <w:rsid w:val="00E30B4B"/>
    <w:rsid w:val="00E30DCD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1419 - Załącznik nr 8.docx</dmsv2BaseFileName>
    <dmsv2BaseDisplayName xmlns="http://schemas.microsoft.com/sharepoint/v3">1419 - Załącznik nr 8</dmsv2BaseDisplayName>
    <dmsv2SWPP2ObjectNumber xmlns="http://schemas.microsoft.com/sharepoint/v3">POST/DYS/OB/GZ/01419/2026                         </dmsv2SWPP2ObjectNumber>
    <dmsv2SWPP2SumMD5 xmlns="http://schemas.microsoft.com/sharepoint/v3">d198f8ee80f439a1d4f9953fbf9c138e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714269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24983301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FJ3FSM7XJ42E-1649073643-15439</_dlc_DocId>
    <_dlc_DocIdUrl xmlns="a19cb1c7-c5c7-46d4-85ae-d83685407bba">
      <Url>https://swpp2.dms.gkpge.pl/sites/43/_layouts/15/DocIdRedir.aspx?ID=FJ3FSM7XJ42E-1649073643-15439</Url>
      <Description>FJ3FSM7XJ42E-1649073643-15439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5EC478-C85D-4FC1-AD97-5208D52CD97E}"/>
</file>

<file path=customXml/itemProps3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34</TotalTime>
  <Pages>2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22</cp:revision>
  <cp:lastPrinted>2024-07-15T11:21:00Z</cp:lastPrinted>
  <dcterms:created xsi:type="dcterms:W3CDTF">2025-05-08T14:33:00Z</dcterms:created>
  <dcterms:modified xsi:type="dcterms:W3CDTF">2026-04-19T11:46:00Z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092ae763-d87b-4bef-a595-3c582faf8029</vt:lpwstr>
  </property>
</Properties>
</file>